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8075D7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842C48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  <w:r w:rsidR="00DF6B8E">
        <w:t>s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F6B8E" w:rsidP="00DF6B8E">
      <w:pPr>
        <w:ind w:left="131" w:firstLine="720"/>
        <w:rPr>
          <w:rFonts w:eastAsia="SimSun"/>
          <w:sz w:val="32"/>
          <w:szCs w:val="32"/>
          <w:lang w:val="fr-FR" w:eastAsia="zh-CN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 xml:space="preserve">                        </w:t>
      </w:r>
      <w:r w:rsidR="00727C74">
        <w:rPr>
          <w:rFonts w:eastAsia="SimSun"/>
          <w:b/>
          <w:bCs/>
          <w:sz w:val="32"/>
          <w:szCs w:val="32"/>
          <w:lang w:val="fr-FR" w:eastAsia="zh-CN"/>
        </w:rPr>
        <w:t xml:space="preserve">  </w:t>
      </w:r>
      <w:r w:rsidR="00D50289"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="00D50289"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BC44CC" w:rsidRPr="00BC44CC">
        <w:rPr>
          <w:rFonts w:eastAsia="SimSun"/>
          <w:sz w:val="28"/>
          <w:szCs w:val="28"/>
          <w:lang w:val="fr-FR" w:eastAsia="zh-CN"/>
        </w:rPr>
        <w:t>S</w:t>
      </w:r>
      <w:r w:rsidR="0061431D" w:rsidRPr="00BC44CC">
        <w:rPr>
          <w:rFonts w:eastAsia="SimSun"/>
          <w:sz w:val="28"/>
          <w:szCs w:val="28"/>
          <w:lang w:val="fr-FR" w:eastAsia="zh-CN"/>
        </w:rPr>
        <w:t>ystèmes d’Informations Avancés</w:t>
      </w:r>
      <w:r w:rsidR="0061431D">
        <w:rPr>
          <w:rFonts w:eastAsia="SimSun"/>
          <w:sz w:val="20"/>
          <w:szCs w:val="20"/>
          <w:lang w:val="fr-FR" w:eastAsia="zh-CN"/>
        </w:rPr>
        <w:t xml:space="preserve"> </w:t>
      </w:r>
      <w:bookmarkEnd w:id="2"/>
      <w:bookmarkEnd w:id="3"/>
      <w:bookmarkEnd w:id="4"/>
    </w:p>
    <w:p w:rsidR="0061431D" w:rsidRPr="0061431D" w:rsidRDefault="00727C74" w:rsidP="00727C74">
      <w:pPr>
        <w:ind w:left="131" w:firstLine="720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 xml:space="preserve">                                            </w:t>
      </w:r>
      <w:r w:rsidR="0061431D"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="0061431D" w:rsidRPr="00D50289">
        <w:rPr>
          <w:rFonts w:eastAsia="SimSun"/>
          <w:sz w:val="32"/>
          <w:szCs w:val="32"/>
          <w:lang w:val="fr-FR" w:eastAsia="zh-CN"/>
        </w:rPr>
        <w:t xml:space="preserve">: </w:t>
      </w:r>
      <w:r>
        <w:rPr>
          <w:rFonts w:eastAsia="SimSun"/>
          <w:sz w:val="32"/>
          <w:szCs w:val="32"/>
          <w:lang w:val="fr-FR" w:eastAsia="zh-CN"/>
        </w:rPr>
        <w:t>TIAIBA Asma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727C74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0826DA" w:rsidRPr="004C60C9" w:rsidRDefault="00724BE3" w:rsidP="00F168A7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Conception et réalisation d’un agent de recherche d’information dans le web 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A33CE2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 </w:t>
      </w:r>
      <w:r>
        <w:rPr>
          <w:sz w:val="20"/>
          <w:szCs w:val="20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 </w:t>
      </w:r>
      <w:r w:rsidRPr="00EC5977">
        <w:rPr>
          <w:b/>
          <w:bCs/>
          <w:sz w:val="32"/>
          <w:szCs w:val="32"/>
          <w:lang w:val="fr-FR" w:bidi="ar-DZ"/>
        </w:rPr>
        <w:t>/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A33CE2">
        <w:rPr>
          <w:b/>
          <w:bCs/>
          <w:sz w:val="32"/>
          <w:szCs w:val="32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 xml:space="preserve">  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A33CE2">
        <w:rPr>
          <w:b/>
          <w:bCs/>
          <w:sz w:val="32"/>
          <w:szCs w:val="32"/>
          <w:lang w:val="fr-FR" w:bidi="ar-DZ"/>
        </w:rPr>
        <w:t>3</w:t>
      </w:r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727C74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Mr </w:t>
      </w:r>
      <w:r w:rsidR="00380754">
        <w:rPr>
          <w:b/>
          <w:bCs/>
          <w:sz w:val="28"/>
          <w:szCs w:val="28"/>
          <w:lang w:val="fr-FR" w:bidi="ar-DZ"/>
        </w:rPr>
        <w:t xml:space="preserve"> </w:t>
      </w:r>
      <w:r>
        <w:rPr>
          <w:b/>
          <w:bCs/>
          <w:sz w:val="28"/>
          <w:szCs w:val="28"/>
          <w:lang w:val="fr-FR" w:bidi="ar-DZ"/>
        </w:rPr>
        <w:t>KAMEL   Mohamed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F8539F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EF1F5E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727C74">
        <w:rPr>
          <w:b/>
          <w:bCs/>
          <w:sz w:val="36"/>
          <w:szCs w:val="36"/>
          <w:lang w:val="fr-FR" w:bidi="ar-DZ"/>
        </w:rPr>
        <w:t>12</w:t>
      </w:r>
      <w:r>
        <w:rPr>
          <w:b/>
          <w:bCs/>
          <w:sz w:val="36"/>
          <w:szCs w:val="36"/>
          <w:lang w:val="fr-FR" w:bidi="ar-DZ"/>
        </w:rPr>
        <w:t xml:space="preserve"> /20</w:t>
      </w:r>
      <w:r w:rsidR="00724BE3">
        <w:rPr>
          <w:b/>
          <w:bCs/>
          <w:sz w:val="36"/>
          <w:szCs w:val="36"/>
          <w:lang w:val="fr-FR" w:bidi="ar-DZ"/>
        </w:rPr>
        <w:t>13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5CBD"/>
    <w:rsid w:val="00021609"/>
    <w:rsid w:val="00050671"/>
    <w:rsid w:val="000826DA"/>
    <w:rsid w:val="000B30E5"/>
    <w:rsid w:val="001178C9"/>
    <w:rsid w:val="002603F9"/>
    <w:rsid w:val="002A2D20"/>
    <w:rsid w:val="002C2916"/>
    <w:rsid w:val="00380754"/>
    <w:rsid w:val="004C60C9"/>
    <w:rsid w:val="004D1AC7"/>
    <w:rsid w:val="004F248E"/>
    <w:rsid w:val="0050156A"/>
    <w:rsid w:val="00537792"/>
    <w:rsid w:val="006138DD"/>
    <w:rsid w:val="0061431D"/>
    <w:rsid w:val="00664D94"/>
    <w:rsid w:val="00724BE3"/>
    <w:rsid w:val="00727C74"/>
    <w:rsid w:val="00740077"/>
    <w:rsid w:val="0076280B"/>
    <w:rsid w:val="008075D7"/>
    <w:rsid w:val="00842C48"/>
    <w:rsid w:val="00876DFA"/>
    <w:rsid w:val="008A298E"/>
    <w:rsid w:val="008A36FA"/>
    <w:rsid w:val="00962B7B"/>
    <w:rsid w:val="00A33CE2"/>
    <w:rsid w:val="00B1297C"/>
    <w:rsid w:val="00B22D3C"/>
    <w:rsid w:val="00BB71CC"/>
    <w:rsid w:val="00BC44CC"/>
    <w:rsid w:val="00C1734D"/>
    <w:rsid w:val="00CB67C5"/>
    <w:rsid w:val="00CD00EA"/>
    <w:rsid w:val="00CF3CA5"/>
    <w:rsid w:val="00D50289"/>
    <w:rsid w:val="00DF5300"/>
    <w:rsid w:val="00DF6B8E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8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garde.dot</Template>
  <TotalTime>1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creator>oussama</dc:creator>
  <cp:lastModifiedBy>DALILINFO</cp:lastModifiedBy>
  <cp:revision>2</cp:revision>
  <cp:lastPrinted>2013-04-29T15:03:00Z</cp:lastPrinted>
  <dcterms:created xsi:type="dcterms:W3CDTF">2013-06-10T23:52:00Z</dcterms:created>
  <dcterms:modified xsi:type="dcterms:W3CDTF">2013-06-10T23:52:00Z</dcterms:modified>
</cp:coreProperties>
</file>